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DAF7" w14:textId="77777777" w:rsidR="0046012F" w:rsidRDefault="0046012F" w:rsidP="0046012F">
      <w:pPr>
        <w:jc w:val="center"/>
        <w:rPr>
          <w:rFonts w:cs="Arial"/>
          <w:b/>
          <w:i/>
          <w:color w:val="FF0000"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</w:t>
      </w:r>
      <w:r w:rsidRPr="007E6748">
        <w:rPr>
          <w:rFonts w:cs="Arial"/>
          <w:b/>
          <w:i/>
          <w:color w:val="FF0000"/>
          <w:sz w:val="20"/>
          <w:szCs w:val="20"/>
        </w:rPr>
        <w:t xml:space="preserve">Jeżeli Wykonawca polega na zasobach podmiotu </w:t>
      </w:r>
      <w:r w:rsidR="00D37F88" w:rsidRPr="007E6748">
        <w:rPr>
          <w:rFonts w:cs="Arial"/>
          <w:b/>
          <w:i/>
          <w:color w:val="FF0000"/>
          <w:sz w:val="20"/>
          <w:szCs w:val="20"/>
        </w:rPr>
        <w:t>udostępniającego zasoby</w:t>
      </w:r>
      <w:r w:rsidRPr="007E6748">
        <w:rPr>
          <w:rFonts w:cs="Arial"/>
          <w:b/>
          <w:i/>
          <w:color w:val="FF0000"/>
          <w:sz w:val="20"/>
          <w:szCs w:val="20"/>
        </w:rPr>
        <w:t xml:space="preserve"> </w:t>
      </w:r>
      <w:r w:rsidR="00D37F88" w:rsidRPr="007E6748">
        <w:rPr>
          <w:rFonts w:cs="Arial"/>
          <w:b/>
          <w:i/>
          <w:color w:val="FF0000"/>
          <w:sz w:val="20"/>
          <w:szCs w:val="20"/>
        </w:rPr>
        <w:t>niniejsze zobowiązanie</w:t>
      </w:r>
      <w:r w:rsidRPr="007E6748">
        <w:rPr>
          <w:rFonts w:cs="Arial"/>
          <w:b/>
          <w:i/>
          <w:color w:val="FF0000"/>
          <w:sz w:val="20"/>
          <w:szCs w:val="20"/>
        </w:rPr>
        <w:t xml:space="preserve"> należy złożyć wraz z ofertą</w:t>
      </w:r>
    </w:p>
    <w:p w14:paraId="707C49E8" w14:textId="77777777" w:rsidR="0042461C" w:rsidRPr="00B103A6" w:rsidRDefault="0042461C" w:rsidP="0046012F">
      <w:pPr>
        <w:jc w:val="center"/>
        <w:rPr>
          <w:i/>
          <w:sz w:val="20"/>
          <w:szCs w:val="20"/>
        </w:rPr>
      </w:pPr>
    </w:p>
    <w:p w14:paraId="4FBA1AFF" w14:textId="77777777" w:rsidR="0046012F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787FA4C7" w14:textId="77777777" w:rsidR="0042461C" w:rsidRDefault="0042461C" w:rsidP="0046012F">
      <w:pPr>
        <w:suppressAutoHyphens/>
        <w:rPr>
          <w:rFonts w:cs="Arial"/>
          <w:bCs/>
          <w:sz w:val="20"/>
          <w:szCs w:val="20"/>
        </w:rPr>
      </w:pPr>
    </w:p>
    <w:p w14:paraId="07CA179C" w14:textId="77777777" w:rsidR="0042461C" w:rsidRPr="00B103A6" w:rsidRDefault="0042461C" w:rsidP="0046012F">
      <w:pPr>
        <w:suppressAutoHyphens/>
        <w:rPr>
          <w:rFonts w:cs="Arial"/>
          <w:bCs/>
          <w:sz w:val="20"/>
          <w:szCs w:val="20"/>
        </w:rPr>
      </w:pPr>
    </w:p>
    <w:p w14:paraId="31AA81F4" w14:textId="48984589" w:rsidR="0046012F" w:rsidRPr="00B103A6" w:rsidRDefault="007E6748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DYR</w:t>
      </w:r>
      <w:r w:rsidR="0046012F" w:rsidRPr="00B103A6">
        <w:rPr>
          <w:rFonts w:cs="Arial"/>
          <w:bCs/>
          <w:sz w:val="20"/>
          <w:szCs w:val="20"/>
        </w:rPr>
        <w:t>.</w:t>
      </w:r>
      <w:r>
        <w:rPr>
          <w:rFonts w:cs="Arial"/>
          <w:bCs/>
          <w:sz w:val="20"/>
          <w:szCs w:val="20"/>
        </w:rPr>
        <w:t>261</w:t>
      </w:r>
      <w:r w:rsidR="008A0353" w:rsidRPr="00D20FFE">
        <w:rPr>
          <w:rFonts w:cs="Arial"/>
          <w:bCs/>
          <w:sz w:val="20"/>
          <w:szCs w:val="20"/>
        </w:rPr>
        <w:t>.</w:t>
      </w:r>
      <w:r w:rsidR="0042461C">
        <w:rPr>
          <w:rFonts w:cs="Arial"/>
          <w:bCs/>
          <w:sz w:val="20"/>
          <w:szCs w:val="20"/>
        </w:rPr>
        <w:t>6</w:t>
      </w:r>
      <w:r w:rsidR="0046359B" w:rsidRPr="00D20FFE">
        <w:rPr>
          <w:rFonts w:cs="Arial"/>
          <w:bCs/>
          <w:sz w:val="20"/>
          <w:szCs w:val="20"/>
        </w:rPr>
        <w:t>.202</w:t>
      </w:r>
      <w:r w:rsidR="00E058A3">
        <w:rPr>
          <w:rFonts w:cs="Arial"/>
          <w:bCs/>
          <w:sz w:val="20"/>
          <w:szCs w:val="20"/>
        </w:rPr>
        <w:t>6</w:t>
      </w:r>
    </w:p>
    <w:p w14:paraId="754834E5" w14:textId="74D8C530" w:rsidR="0046012F" w:rsidRDefault="0046359B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7E6748">
        <w:rPr>
          <w:rFonts w:cs="Arial"/>
          <w:bCs/>
          <w:sz w:val="20"/>
          <w:szCs w:val="20"/>
        </w:rPr>
        <w:t>3</w:t>
      </w:r>
      <w:r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6E222B6D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2FE8E6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14E7C689" w14:textId="77777777" w:rsidR="0046012F" w:rsidRPr="00B103A6" w:rsidRDefault="0046012F" w:rsidP="0046012F"/>
    <w:p w14:paraId="1AB83742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282CAF6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5550CBE4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>,  …………………………………………………………………………………………………</w:t>
      </w:r>
    </w:p>
    <w:p w14:paraId="17AAD7C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1023A62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A947D5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73359C4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6AB95131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626CB950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/CEiDG</w:t>
      </w:r>
    </w:p>
    <w:p w14:paraId="000E1D3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388370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2587FCFE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6D015B96" w14:textId="4CF54118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</w:t>
      </w:r>
      <w:r w:rsidR="00120252">
        <w:rPr>
          <w:rFonts w:cs="Arial"/>
          <w:i/>
          <w:iCs/>
          <w:color w:val="000000"/>
        </w:rPr>
        <w:t>usług</w:t>
      </w:r>
      <w:r w:rsidRPr="00B103A6">
        <w:rPr>
          <w:rFonts w:cs="Arial"/>
          <w:i/>
          <w:iCs/>
          <w:color w:val="000000"/>
        </w:rPr>
        <w:t xml:space="preserve">: ………………………………………………………....................... </w:t>
      </w:r>
    </w:p>
    <w:p w14:paraId="682375F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3372455A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41DB4A6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14C196C1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          </w:t>
      </w:r>
    </w:p>
    <w:p w14:paraId="61C114F8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……………………………………………………………………………………………………</w:t>
      </w:r>
    </w:p>
    <w:p w14:paraId="474E6A66" w14:textId="24C86EAD" w:rsidR="0046012F" w:rsidRPr="00B103A6" w:rsidRDefault="00E57875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(</w:t>
      </w:r>
      <w:r w:rsidR="0046359B"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 w:rsidR="0046359B">
        <w:rPr>
          <w:rFonts w:cs="Arial"/>
          <w:i/>
          <w:iCs/>
          <w:color w:val="000000"/>
          <w:sz w:val="18"/>
          <w:szCs w:val="18"/>
        </w:rPr>
        <w:t>)</w:t>
      </w:r>
    </w:p>
    <w:p w14:paraId="2654B202" w14:textId="77777777" w:rsidR="0046012F" w:rsidRPr="00B103A6" w:rsidRDefault="0046012F" w:rsidP="0046012F">
      <w:pPr>
        <w:spacing w:line="360" w:lineRule="auto"/>
        <w:jc w:val="center"/>
        <w:rPr>
          <w:rFonts w:cs="Arial"/>
          <w:i/>
          <w:iCs/>
          <w:color w:val="000000"/>
          <w:sz w:val="20"/>
        </w:rPr>
      </w:pPr>
    </w:p>
    <w:p w14:paraId="4CABC232" w14:textId="61310677" w:rsidR="00511111" w:rsidRPr="007E6748" w:rsidRDefault="0046012F" w:rsidP="00511111">
      <w:pPr>
        <w:keepNext/>
        <w:spacing w:line="23" w:lineRule="atLeast"/>
        <w:jc w:val="center"/>
        <w:outlineLvl w:val="3"/>
        <w:rPr>
          <w:rFonts w:cs="Arial"/>
          <w:b/>
          <w:iCs/>
          <w:color w:val="000000"/>
          <w:sz w:val="20"/>
          <w:szCs w:val="20"/>
        </w:rPr>
      </w:pPr>
      <w:r w:rsidRPr="007E6748">
        <w:rPr>
          <w:rFonts w:cs="Arial"/>
          <w:i/>
          <w:iCs/>
          <w:color w:val="000000"/>
          <w:sz w:val="20"/>
          <w:szCs w:val="20"/>
        </w:rPr>
        <w:t>przy realizacji zamówienia publicznego pn</w:t>
      </w:r>
      <w:r w:rsidRPr="007E6748">
        <w:rPr>
          <w:rFonts w:cs="Arial"/>
          <w:b/>
          <w:iCs/>
          <w:color w:val="000000"/>
          <w:sz w:val="20"/>
          <w:szCs w:val="20"/>
        </w:rPr>
        <w:t xml:space="preserve">.: </w:t>
      </w:r>
    </w:p>
    <w:p w14:paraId="0A46E2F3" w14:textId="77777777" w:rsidR="0042461C" w:rsidRPr="0042461C" w:rsidRDefault="0042461C" w:rsidP="0046012F">
      <w:pPr>
        <w:pStyle w:val="Tekstpodstawowy"/>
        <w:spacing w:line="276" w:lineRule="auto"/>
        <w:rPr>
          <w:rFonts w:ascii="Arial" w:eastAsia="Calibri" w:hAnsi="Arial" w:cs="Arial"/>
          <w:b/>
          <w:bCs/>
          <w:sz w:val="20"/>
          <w:lang w:eastAsia="pl-PL"/>
        </w:rPr>
      </w:pPr>
    </w:p>
    <w:p w14:paraId="0887DEEB" w14:textId="77777777" w:rsidR="00B34838" w:rsidRPr="00B34838" w:rsidRDefault="00B34838" w:rsidP="00B34838">
      <w:pPr>
        <w:spacing w:after="200" w:line="276" w:lineRule="auto"/>
        <w:jc w:val="center"/>
        <w:rPr>
          <w:rFonts w:cs="Arial"/>
          <w:b/>
          <w:bCs/>
        </w:rPr>
      </w:pPr>
      <w:r w:rsidRPr="00B34838">
        <w:rPr>
          <w:rFonts w:ascii="Calibri" w:eastAsia="Calibri" w:hAnsi="Calibri" w:cs="Arial"/>
          <w:b/>
          <w:bCs/>
          <w:lang w:eastAsia="en-US"/>
        </w:rPr>
        <w:t>„Dowożenie uczniów do szkół i przedszkoli gminnych, Szkoły Podstawowej w Odrach i Zespołu Szkół Specjalnych w Czersku w roku szkolnym 2026/2027 z podziałem na części”</w:t>
      </w:r>
    </w:p>
    <w:p w14:paraId="5F7FA36D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 xml:space="preserve">Część 1: Zespołu Szkół w Rytlu dwoma autobusami o minimalnej liczbie miejsc siedzących </w:t>
      </w:r>
      <w:r w:rsidRPr="00B34838">
        <w:rPr>
          <w:rFonts w:ascii="Calibri" w:eastAsia="Calibri" w:hAnsi="Calibri" w:cs="Arial"/>
          <w:b/>
          <w:lang w:eastAsia="en-US"/>
        </w:rPr>
        <w:br/>
        <w:t>z kierowcą i opiekunem – 16 i 14</w:t>
      </w:r>
    </w:p>
    <w:p w14:paraId="3EAD866E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2: Zespołu Szkół Specjalnych w Czersku i Szkoły Podstawowej Nr 1 w Czersku – autobusem o minimalnej liczbie miejsc siedzących z kierowcą i opiekunem – 14</w:t>
      </w:r>
    </w:p>
    <w:p w14:paraId="220B1124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3: Zespołu Szkół Specjalnych w Czersku – autobusem o minimalnej liczbie miejsc siedzących z kierowcą i opiekunem – 10</w:t>
      </w:r>
    </w:p>
    <w:p w14:paraId="1D9D4A20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lastRenderedPageBreak/>
        <w:t>Część 4: Szkoły Podstawowej Nr 1 w Czersku, Szkoły Podstawowej Nr 2 w Czersku oraz Zespołu Szkół Specjalnych w Czersku – autobusem o minimalnej liczbie miejsc siedzących z kierowcą i opiekunem – 16</w:t>
      </w:r>
    </w:p>
    <w:p w14:paraId="3631825F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5: Szkoły Podstawowej Nr 1 w Czersku, Szkoły Podstawowej Nr 2 w Czersku autobusem o minimalnej liczbie miejsc siedzących z kierowcą i opiekunem - 46</w:t>
      </w:r>
    </w:p>
    <w:p w14:paraId="24633AB3" w14:textId="77777777" w:rsidR="00B34838" w:rsidRPr="00B34838" w:rsidRDefault="00B34838" w:rsidP="00B34838">
      <w:pPr>
        <w:spacing w:before="120" w:after="120"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6: Szkoły Podstawowej w Odrach autobusem o minimalnej liczbie miejsc siedzących z kierowcą i opiekunem – 20</w:t>
      </w:r>
    </w:p>
    <w:p w14:paraId="71C98B22" w14:textId="248E04BF" w:rsidR="00B34838" w:rsidRPr="00B34838" w:rsidRDefault="00B34838" w:rsidP="00B34838">
      <w:pPr>
        <w:spacing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7: Szkoły Podstawowej w Gotelpiu autobusem o minimalnej liczbie miejsc siedzących z kierowcą i opiekunem – 18</w:t>
      </w:r>
    </w:p>
    <w:p w14:paraId="5BEB92C2" w14:textId="77777777" w:rsidR="00B34838" w:rsidRPr="00B34838" w:rsidRDefault="00B34838" w:rsidP="00B34838">
      <w:pPr>
        <w:spacing w:line="276" w:lineRule="auto"/>
        <w:jc w:val="both"/>
        <w:rPr>
          <w:rFonts w:ascii="Calibri" w:eastAsia="Calibri" w:hAnsi="Calibri" w:cs="Arial"/>
          <w:b/>
          <w:lang w:eastAsia="en-US"/>
        </w:rPr>
      </w:pPr>
      <w:r w:rsidRPr="00B34838">
        <w:rPr>
          <w:rFonts w:ascii="Calibri" w:eastAsia="Calibri" w:hAnsi="Calibri" w:cs="Arial"/>
          <w:b/>
          <w:lang w:eastAsia="en-US"/>
        </w:rPr>
        <w:t>Część 8: Przedszkola Nr 1 w Czersku – Filia w Będźmierowicach – autobusem o minimalnej liczbie miejsc siedzących z kierowcą – 26</w:t>
      </w:r>
    </w:p>
    <w:p w14:paraId="7769FC9B" w14:textId="159F5487" w:rsidR="00B34838" w:rsidRPr="00B34838" w:rsidRDefault="00B34838" w:rsidP="00B34838">
      <w:pPr>
        <w:spacing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 xml:space="preserve">    </w:t>
      </w:r>
      <w:r w:rsidRPr="00B34838">
        <w:rPr>
          <w:rFonts w:asciiTheme="minorHAnsi" w:hAnsiTheme="minorHAnsi" w:cstheme="minorHAnsi"/>
          <w:i/>
          <w:sz w:val="18"/>
          <w:szCs w:val="18"/>
        </w:rPr>
        <w:t>(niepotrzebne skreślić - jeśli oferta nie jest składana na wszystkie części zamówienia)</w:t>
      </w:r>
    </w:p>
    <w:p w14:paraId="20D6188D" w14:textId="77777777" w:rsidR="009B0D1B" w:rsidRPr="009B0D1B" w:rsidRDefault="009B0D1B" w:rsidP="009B0D1B">
      <w:pPr>
        <w:pStyle w:val="Tekstpodstawowy"/>
        <w:spacing w:line="276" w:lineRule="auto"/>
        <w:jc w:val="center"/>
        <w:rPr>
          <w:rFonts w:ascii="Arial" w:eastAsia="Calibri" w:hAnsi="Arial" w:cs="Arial"/>
          <w:sz w:val="20"/>
          <w:lang w:eastAsia="pl-PL"/>
        </w:rPr>
      </w:pPr>
    </w:p>
    <w:p w14:paraId="1C912F8F" w14:textId="18E1BC9E" w:rsidR="0046012F" w:rsidRPr="00447AEB" w:rsidRDefault="0046012F" w:rsidP="0046012F">
      <w:pPr>
        <w:pStyle w:val="Tekstpodstawowy"/>
        <w:spacing w:line="276" w:lineRule="auto"/>
        <w:rPr>
          <w:rFonts w:ascii="Arial" w:eastAsia="Calibri" w:hAnsi="Arial" w:cs="Arial"/>
          <w:b/>
          <w:bCs/>
          <w:sz w:val="22"/>
          <w:szCs w:val="22"/>
          <w:lang w:eastAsia="pl-PL"/>
        </w:rPr>
      </w:pPr>
      <w:r w:rsidRPr="007E6748">
        <w:rPr>
          <w:rFonts w:ascii="Arial" w:hAnsi="Arial" w:cs="Arial"/>
          <w:sz w:val="20"/>
        </w:rPr>
        <w:t>poniżej podajemy szczegółowe informacje dot. udostępnienia zasobów:</w:t>
      </w:r>
    </w:p>
    <w:p w14:paraId="08DA4A3C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7B4ABCB2" w14:textId="2063E924" w:rsidR="00530C9B" w:rsidRPr="00A05F35" w:rsidRDefault="0046359B" w:rsidP="00530C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7EB37994" w14:textId="77777777" w:rsidR="00530C9B" w:rsidRPr="0046359B" w:rsidRDefault="00530C9B" w:rsidP="00530C9B">
      <w:pPr>
        <w:spacing w:line="360" w:lineRule="auto"/>
        <w:jc w:val="both"/>
        <w:rPr>
          <w:rFonts w:cs="Arial"/>
          <w:b/>
          <w:sz w:val="20"/>
          <w:szCs w:val="20"/>
        </w:rPr>
      </w:pPr>
    </w:p>
    <w:p w14:paraId="1B03898A" w14:textId="3465475C" w:rsidR="00530C9B" w:rsidRPr="00A05F35" w:rsidRDefault="0046359B" w:rsidP="00A05F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73ACFF4E" w14:textId="77777777" w:rsidR="00530C9B" w:rsidRPr="0046359B" w:rsidRDefault="00530C9B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4020EC98" w14:textId="45098FC9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666E4DE4" w14:textId="4ECB58A2" w:rsidR="00530C9B" w:rsidRDefault="00530C9B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6A141E15" w14:textId="77777777" w:rsidR="00530C9B" w:rsidRPr="00B103A6" w:rsidRDefault="00530C9B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E316FBE" w14:textId="0010EE2E" w:rsidR="00497B35" w:rsidRPr="00B34838" w:rsidRDefault="0046359B" w:rsidP="00B34838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usługi*, do realizacji których te zdolności są wymagane.</w:t>
      </w:r>
    </w:p>
    <w:p w14:paraId="39988AF7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2C17EF63" w14:textId="23EEB3D9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313244">
        <w:rPr>
          <w:rFonts w:cs="Arial"/>
          <w:b/>
          <w:sz w:val="20"/>
          <w:szCs w:val="20"/>
          <w:highlight w:val="yellow"/>
          <w:u w:val="single"/>
        </w:rPr>
        <w:t xml:space="preserve">UWAGA. </w:t>
      </w:r>
      <w:r w:rsidRPr="00313244">
        <w:rPr>
          <w:rFonts w:cs="Arial"/>
          <w:b/>
          <w:sz w:val="20"/>
          <w:szCs w:val="20"/>
          <w:highlight w:val="yellow"/>
        </w:rPr>
        <w:t xml:space="preserve">Plik należy podpisać kwalifikowanym podpisem elektronicznym lub podpisem zaufanym lub </w:t>
      </w:r>
      <w:r w:rsidR="00943036">
        <w:rPr>
          <w:rFonts w:cs="Arial"/>
          <w:b/>
          <w:sz w:val="20"/>
          <w:szCs w:val="20"/>
          <w:highlight w:val="yellow"/>
        </w:rPr>
        <w:t xml:space="preserve">elektronicznym </w:t>
      </w:r>
      <w:r w:rsidRPr="00313244">
        <w:rPr>
          <w:rFonts w:cs="Arial"/>
          <w:b/>
          <w:sz w:val="20"/>
          <w:szCs w:val="20"/>
          <w:highlight w:val="yellow"/>
        </w:rPr>
        <w:t xml:space="preserve">podpisem osobistym przez osobę/osoby uprawnioną/-ne do składania oświadczeń woli w </w:t>
      </w:r>
      <w:r w:rsidRPr="00A34688">
        <w:rPr>
          <w:rFonts w:cs="Arial"/>
          <w:b/>
          <w:sz w:val="20"/>
          <w:szCs w:val="20"/>
          <w:highlight w:val="yellow"/>
        </w:rPr>
        <w:t xml:space="preserve">imieniu </w:t>
      </w:r>
      <w:r w:rsidR="00A34688" w:rsidRPr="00A34688">
        <w:rPr>
          <w:rFonts w:cs="Arial"/>
          <w:b/>
          <w:sz w:val="20"/>
          <w:szCs w:val="20"/>
          <w:highlight w:val="yellow"/>
        </w:rPr>
        <w:t>p</w:t>
      </w:r>
      <w:r w:rsidR="00D01260">
        <w:rPr>
          <w:rFonts w:cs="Arial"/>
          <w:b/>
          <w:sz w:val="20"/>
          <w:szCs w:val="20"/>
          <w:highlight w:val="yellow"/>
        </w:rPr>
        <w:t>odmiotu udostępniającego zasoby</w:t>
      </w:r>
      <w:r w:rsidR="00D01260">
        <w:rPr>
          <w:rFonts w:cs="Arial"/>
          <w:b/>
          <w:sz w:val="20"/>
          <w:szCs w:val="20"/>
        </w:rPr>
        <w:t>.</w:t>
      </w:r>
    </w:p>
    <w:p w14:paraId="2D4771A6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5175B5CC" w14:textId="77777777" w:rsidR="0042461C" w:rsidRDefault="00A34688" w:rsidP="00A34688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</w:p>
    <w:p w14:paraId="163EED58" w14:textId="77777777" w:rsidR="00E058A3" w:rsidRDefault="00E058A3" w:rsidP="00A34688">
      <w:pPr>
        <w:jc w:val="both"/>
        <w:rPr>
          <w:rFonts w:cs="Arial"/>
          <w:b/>
          <w:sz w:val="20"/>
          <w:szCs w:val="20"/>
        </w:rPr>
      </w:pPr>
    </w:p>
    <w:p w14:paraId="28DFA820" w14:textId="4709790D" w:rsidR="00A34688" w:rsidRPr="0042461C" w:rsidRDefault="00A34688" w:rsidP="00A34688">
      <w:pPr>
        <w:jc w:val="both"/>
        <w:rPr>
          <w:rFonts w:cs="Arial"/>
          <w:bCs/>
          <w:sz w:val="20"/>
          <w:szCs w:val="20"/>
        </w:rPr>
      </w:pPr>
      <w:r w:rsidRPr="0042461C">
        <w:rPr>
          <w:rFonts w:cs="Arial"/>
          <w:bCs/>
          <w:sz w:val="16"/>
          <w:szCs w:val="16"/>
        </w:rPr>
        <w:t xml:space="preserve">(zgodnie z </w:t>
      </w:r>
      <w:r w:rsidRPr="0042461C">
        <w:rPr>
          <w:rFonts w:cs="Arial"/>
          <w:bCs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27419DA8" w14:textId="77777777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</w:p>
    <w:p w14:paraId="1B49FB31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00365362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6225D94C" w14:textId="7B9E1B6A" w:rsidR="00497B35" w:rsidRPr="00B34838" w:rsidRDefault="0046012F" w:rsidP="00B3483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</w:t>
      </w:r>
      <w:r w:rsidR="00B34838">
        <w:rPr>
          <w:rFonts w:cs="Arial"/>
          <w:b/>
          <w:i/>
          <w:sz w:val="18"/>
          <w:szCs w:val="18"/>
        </w:rPr>
        <w:t>ć</w:t>
      </w:r>
    </w:p>
    <w:sectPr w:rsidR="00497B35" w:rsidRPr="00B34838" w:rsidSect="00F34B4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0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84439" w14:textId="77777777" w:rsidR="00004A46" w:rsidRDefault="00004A46">
      <w:r>
        <w:separator/>
      </w:r>
    </w:p>
  </w:endnote>
  <w:endnote w:type="continuationSeparator" w:id="0">
    <w:p w14:paraId="65BCD769" w14:textId="77777777" w:rsidR="00004A46" w:rsidRDefault="00004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4EAE9" w14:textId="77777777" w:rsidR="009B0D1B" w:rsidRDefault="009B0D1B" w:rsidP="009B0D1B">
    <w:pPr>
      <w:spacing w:before="240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A28367A" wp14:editId="53BECACC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170727121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67AC8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9.55pt;margin-top:12.5pt;width:469.2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428A994F" w14:textId="77777777" w:rsidR="009B0D1B" w:rsidRDefault="009B0D1B" w:rsidP="009B0D1B">
    <w:pPr>
      <w:pStyle w:val="Stopka"/>
    </w:pPr>
  </w:p>
  <w:p w14:paraId="02172EF4" w14:textId="245758C3" w:rsidR="00E966A2" w:rsidRDefault="00E966A2" w:rsidP="00E966A2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5FFC" w14:textId="2DE08021" w:rsidR="00E966A2" w:rsidRDefault="00E966A2" w:rsidP="00E966A2">
    <w:pPr>
      <w:spacing w:before="240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145F43" wp14:editId="5ABA0862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1992597107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7EFE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9.55pt;margin-top:12.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724A2DCC" w14:textId="77777777" w:rsidR="00E966A2" w:rsidRPr="00AB691B" w:rsidRDefault="00E966A2" w:rsidP="00E966A2">
    <w:pPr>
      <w:spacing w:before="240"/>
      <w:rPr>
        <w:rFonts w:ascii="Barlow" w:eastAsia="Calibri" w:hAnsi="Barlow"/>
        <w:sz w:val="20"/>
        <w:szCs w:val="22"/>
      </w:rPr>
    </w:pPr>
    <w:r w:rsidRPr="00AB691B">
      <w:rPr>
        <w:rFonts w:ascii="Barlow" w:eastAsia="Arial" w:hAnsi="Barlow" w:cs="Arial"/>
        <w:sz w:val="20"/>
      </w:rPr>
      <w:t>ul. Dworcowa 31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tel. (52) 398 40 35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 xml:space="preserve">                  sekretariat@zof.czersk.pl</w:t>
    </w:r>
    <w:r w:rsidRPr="00AB691B">
      <w:rPr>
        <w:rFonts w:ascii="Barlow" w:eastAsia="Arial" w:hAnsi="Barlow" w:cs="Arial"/>
        <w:sz w:val="20"/>
      </w:rPr>
      <w:tab/>
    </w:r>
  </w:p>
  <w:p w14:paraId="22CBD07D" w14:textId="77777777" w:rsidR="00E966A2" w:rsidRPr="00AB691B" w:rsidRDefault="00E966A2" w:rsidP="00E966A2">
    <w:pPr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>89-650 Czersk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EPUAP:/ZOF_CZERSK/SkrytkaESP</w:t>
    </w:r>
    <w:r w:rsidRPr="00AB691B">
      <w:rPr>
        <w:rFonts w:ascii="Barlow" w:eastAsia="Arial" w:hAnsi="Barlow" w:cs="Arial"/>
        <w:sz w:val="20"/>
      </w:rPr>
      <w:tab/>
    </w:r>
  </w:p>
  <w:p w14:paraId="5F6E287E" w14:textId="77777777" w:rsidR="00E966A2" w:rsidRDefault="00E966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5B5D4" w14:textId="77777777" w:rsidR="00004A46" w:rsidRDefault="00004A46">
      <w:r>
        <w:separator/>
      </w:r>
    </w:p>
  </w:footnote>
  <w:footnote w:type="continuationSeparator" w:id="0">
    <w:p w14:paraId="36A5BFA3" w14:textId="77777777" w:rsidR="00004A46" w:rsidRDefault="00004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B2FC4" w14:textId="77777777" w:rsidR="009B0D1B" w:rsidRPr="00F11B3E" w:rsidRDefault="009B0D1B" w:rsidP="009B0D1B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9B0D1B" w:rsidRPr="00F11B3E" w14:paraId="24011E8B" w14:textId="77777777" w:rsidTr="00504581">
      <w:tc>
        <w:tcPr>
          <w:tcW w:w="1101" w:type="dxa"/>
          <w:hideMark/>
        </w:tcPr>
        <w:p w14:paraId="2B14308C" w14:textId="7057E342" w:rsidR="009B0D1B" w:rsidRPr="00F11B3E" w:rsidRDefault="009B0D1B" w:rsidP="009B0D1B">
          <w:pPr>
            <w:rPr>
              <w:rFonts w:ascii="Calibri" w:hAnsi="Calibri"/>
              <w:sz w:val="20"/>
              <w:szCs w:val="20"/>
            </w:rPr>
          </w:pPr>
        </w:p>
      </w:tc>
      <w:tc>
        <w:tcPr>
          <w:tcW w:w="3624" w:type="dxa"/>
          <w:hideMark/>
        </w:tcPr>
        <w:p w14:paraId="012B9E25" w14:textId="192FB038" w:rsidR="009B0D1B" w:rsidRPr="00F11B3E" w:rsidRDefault="009B0D1B" w:rsidP="009B0D1B">
          <w:pPr>
            <w:spacing w:line="500" w:lineRule="exact"/>
            <w:rPr>
              <w:rFonts w:ascii="Barlow" w:hAnsi="Barlow"/>
              <w:sz w:val="20"/>
              <w:szCs w:val="20"/>
            </w:rPr>
          </w:pPr>
        </w:p>
      </w:tc>
      <w:tc>
        <w:tcPr>
          <w:tcW w:w="4845" w:type="dxa"/>
        </w:tcPr>
        <w:p w14:paraId="015E9184" w14:textId="77777777" w:rsidR="009B0D1B" w:rsidRPr="00F11B3E" w:rsidRDefault="009B0D1B" w:rsidP="009B0D1B">
          <w:pPr>
            <w:rPr>
              <w:rFonts w:ascii="Calibri" w:hAnsi="Calibri"/>
              <w:sz w:val="20"/>
              <w:szCs w:val="20"/>
            </w:rPr>
          </w:pPr>
        </w:p>
      </w:tc>
    </w:tr>
  </w:tbl>
  <w:p w14:paraId="59FD7234" w14:textId="77777777" w:rsidR="009B0D1B" w:rsidRPr="00F11B3E" w:rsidRDefault="009B0D1B" w:rsidP="009B0D1B">
    <w:pPr>
      <w:rPr>
        <w:sz w:val="20"/>
        <w:szCs w:val="20"/>
      </w:rPr>
    </w:pPr>
    <w:r w:rsidRPr="00F11B3E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DF82AE0" wp14:editId="6491CA22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808779715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F517F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2.5pt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6B130CD1" w14:textId="77777777" w:rsidR="009B0D1B" w:rsidRPr="00F11B3E" w:rsidRDefault="009B0D1B" w:rsidP="009B0D1B">
    <w:pPr>
      <w:pStyle w:val="Nagwek"/>
      <w:rPr>
        <w:sz w:val="20"/>
        <w:szCs w:val="20"/>
      </w:rPr>
    </w:pPr>
  </w:p>
  <w:p w14:paraId="0650F7A4" w14:textId="5976E433" w:rsidR="00E966A2" w:rsidRDefault="00E966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3984" w14:textId="36A36B78" w:rsidR="008A0353" w:rsidRPr="00F11B3E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0"/>
        <w:szCs w:val="20"/>
        <w:lang w:eastAsia="en-US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E966A2" w:rsidRPr="00F11B3E" w14:paraId="492C9CCF" w14:textId="77777777" w:rsidTr="00F91B68">
      <w:tc>
        <w:tcPr>
          <w:tcW w:w="1101" w:type="dxa"/>
          <w:hideMark/>
        </w:tcPr>
        <w:p w14:paraId="534153C1" w14:textId="5492F53D" w:rsidR="00E966A2" w:rsidRPr="00F11B3E" w:rsidRDefault="00E966A2" w:rsidP="00E966A2">
          <w:pPr>
            <w:rPr>
              <w:rFonts w:ascii="Calibri" w:hAnsi="Calibri"/>
              <w:sz w:val="20"/>
              <w:szCs w:val="20"/>
            </w:rPr>
          </w:pPr>
          <w:r w:rsidRPr="00F11B3E">
            <w:rPr>
              <w:noProof/>
              <w:sz w:val="20"/>
              <w:szCs w:val="20"/>
            </w:rPr>
            <w:drawing>
              <wp:inline distT="0" distB="0" distL="0" distR="0" wp14:anchorId="6C09E920" wp14:editId="43F2CC43">
                <wp:extent cx="561975" cy="561975"/>
                <wp:effectExtent l="0" t="0" r="9525" b="9525"/>
                <wp:docPr id="1109407667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0C36F8F2" w14:textId="77777777" w:rsidR="00E966A2" w:rsidRPr="00F11B3E" w:rsidRDefault="00E966A2" w:rsidP="00E966A2">
          <w:pPr>
            <w:spacing w:line="500" w:lineRule="exact"/>
            <w:rPr>
              <w:rFonts w:ascii="Barlow" w:hAnsi="Barlow"/>
              <w:b/>
              <w:bCs/>
              <w:sz w:val="20"/>
              <w:szCs w:val="20"/>
            </w:rPr>
          </w:pPr>
          <w:r w:rsidRPr="00F11B3E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33F9099F" w14:textId="77777777" w:rsidR="00E966A2" w:rsidRPr="00F11B3E" w:rsidRDefault="00E966A2" w:rsidP="00E966A2">
          <w:pPr>
            <w:spacing w:line="500" w:lineRule="exact"/>
            <w:rPr>
              <w:rFonts w:ascii="Barlow" w:hAnsi="Barlow"/>
              <w:sz w:val="20"/>
              <w:szCs w:val="20"/>
            </w:rPr>
          </w:pPr>
          <w:r w:rsidRPr="00F11B3E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73F2EAF5" w14:textId="77777777" w:rsidR="00E966A2" w:rsidRPr="00F11B3E" w:rsidRDefault="00E966A2" w:rsidP="00E966A2">
          <w:pPr>
            <w:rPr>
              <w:rFonts w:ascii="Calibri" w:hAnsi="Calibri"/>
              <w:sz w:val="20"/>
              <w:szCs w:val="20"/>
            </w:rPr>
          </w:pPr>
        </w:p>
      </w:tc>
    </w:tr>
  </w:tbl>
  <w:p w14:paraId="4F8888F1" w14:textId="2086BF41" w:rsidR="00E966A2" w:rsidRPr="00F11B3E" w:rsidRDefault="00E966A2" w:rsidP="00E966A2">
    <w:pPr>
      <w:rPr>
        <w:sz w:val="20"/>
        <w:szCs w:val="20"/>
      </w:rPr>
    </w:pPr>
    <w:r w:rsidRPr="00F11B3E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8CFE6F" wp14:editId="766F2260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780942531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0C461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3pt;margin-top:12.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61FA6733" w14:textId="62CC8633" w:rsidR="007B2500" w:rsidRPr="00F11B3E" w:rsidRDefault="007B2500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6058628">
    <w:abstractNumId w:val="0"/>
  </w:num>
  <w:num w:numId="2" w16cid:durableId="362096176">
    <w:abstractNumId w:val="5"/>
  </w:num>
  <w:num w:numId="3" w16cid:durableId="479805428">
    <w:abstractNumId w:val="4"/>
  </w:num>
  <w:num w:numId="4" w16cid:durableId="1170559799">
    <w:abstractNumId w:val="2"/>
  </w:num>
  <w:num w:numId="5" w16cid:durableId="489835382">
    <w:abstractNumId w:val="3"/>
  </w:num>
  <w:num w:numId="6" w16cid:durableId="1163156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31B"/>
    <w:rsid w:val="00004A46"/>
    <w:rsid w:val="0005753D"/>
    <w:rsid w:val="00057666"/>
    <w:rsid w:val="00061F20"/>
    <w:rsid w:val="00080D83"/>
    <w:rsid w:val="000958A8"/>
    <w:rsid w:val="000B7635"/>
    <w:rsid w:val="000D283E"/>
    <w:rsid w:val="000F19BE"/>
    <w:rsid w:val="00100DBB"/>
    <w:rsid w:val="00120252"/>
    <w:rsid w:val="00124D4A"/>
    <w:rsid w:val="00130B23"/>
    <w:rsid w:val="001B210F"/>
    <w:rsid w:val="001C4620"/>
    <w:rsid w:val="001F243A"/>
    <w:rsid w:val="00241C1F"/>
    <w:rsid w:val="002425AE"/>
    <w:rsid w:val="002C120B"/>
    <w:rsid w:val="002C6347"/>
    <w:rsid w:val="00320AAC"/>
    <w:rsid w:val="00325198"/>
    <w:rsid w:val="0035482A"/>
    <w:rsid w:val="00360F08"/>
    <w:rsid w:val="003619F2"/>
    <w:rsid w:val="00365820"/>
    <w:rsid w:val="00370968"/>
    <w:rsid w:val="003B7E4F"/>
    <w:rsid w:val="003C554F"/>
    <w:rsid w:val="003E3CB7"/>
    <w:rsid w:val="003F331B"/>
    <w:rsid w:val="0040149C"/>
    <w:rsid w:val="00414478"/>
    <w:rsid w:val="0041524B"/>
    <w:rsid w:val="0042461C"/>
    <w:rsid w:val="004470CE"/>
    <w:rsid w:val="00447AEB"/>
    <w:rsid w:val="0046012F"/>
    <w:rsid w:val="0046359B"/>
    <w:rsid w:val="004861BD"/>
    <w:rsid w:val="00487875"/>
    <w:rsid w:val="00492BD3"/>
    <w:rsid w:val="00497B35"/>
    <w:rsid w:val="004B423F"/>
    <w:rsid w:val="004B70BD"/>
    <w:rsid w:val="004C6691"/>
    <w:rsid w:val="00511111"/>
    <w:rsid w:val="0052111D"/>
    <w:rsid w:val="00530C9B"/>
    <w:rsid w:val="00537AEF"/>
    <w:rsid w:val="00537F26"/>
    <w:rsid w:val="005760A9"/>
    <w:rsid w:val="005836D9"/>
    <w:rsid w:val="00592637"/>
    <w:rsid w:val="00594464"/>
    <w:rsid w:val="005A0BC7"/>
    <w:rsid w:val="005A5FB2"/>
    <w:rsid w:val="00622781"/>
    <w:rsid w:val="00640BFF"/>
    <w:rsid w:val="006701A3"/>
    <w:rsid w:val="00684A20"/>
    <w:rsid w:val="0069621B"/>
    <w:rsid w:val="006F2041"/>
    <w:rsid w:val="006F209E"/>
    <w:rsid w:val="00727F94"/>
    <w:rsid w:val="007337EB"/>
    <w:rsid w:val="00745D18"/>
    <w:rsid w:val="00773887"/>
    <w:rsid w:val="00776530"/>
    <w:rsid w:val="00791E8E"/>
    <w:rsid w:val="007A0109"/>
    <w:rsid w:val="007B2500"/>
    <w:rsid w:val="007D61D6"/>
    <w:rsid w:val="007E1B19"/>
    <w:rsid w:val="007E6748"/>
    <w:rsid w:val="007F3623"/>
    <w:rsid w:val="00827311"/>
    <w:rsid w:val="00834BB4"/>
    <w:rsid w:val="00835187"/>
    <w:rsid w:val="00837D20"/>
    <w:rsid w:val="00856E3A"/>
    <w:rsid w:val="00882308"/>
    <w:rsid w:val="008945D9"/>
    <w:rsid w:val="008952E7"/>
    <w:rsid w:val="008A0353"/>
    <w:rsid w:val="008C17CA"/>
    <w:rsid w:val="008F4BEE"/>
    <w:rsid w:val="00904C26"/>
    <w:rsid w:val="00917F64"/>
    <w:rsid w:val="00920091"/>
    <w:rsid w:val="00942F4C"/>
    <w:rsid w:val="00943036"/>
    <w:rsid w:val="00980E65"/>
    <w:rsid w:val="009853EA"/>
    <w:rsid w:val="009B0D1B"/>
    <w:rsid w:val="009B49F7"/>
    <w:rsid w:val="009D71C1"/>
    <w:rsid w:val="009F1DC9"/>
    <w:rsid w:val="009F2CF0"/>
    <w:rsid w:val="00A04690"/>
    <w:rsid w:val="00A05F35"/>
    <w:rsid w:val="00A303FD"/>
    <w:rsid w:val="00A34688"/>
    <w:rsid w:val="00A40DD3"/>
    <w:rsid w:val="00A8311B"/>
    <w:rsid w:val="00AA2506"/>
    <w:rsid w:val="00B01F08"/>
    <w:rsid w:val="00B16E8F"/>
    <w:rsid w:val="00B26ABD"/>
    <w:rsid w:val="00B30401"/>
    <w:rsid w:val="00B34838"/>
    <w:rsid w:val="00B62308"/>
    <w:rsid w:val="00B6637D"/>
    <w:rsid w:val="00B84232"/>
    <w:rsid w:val="00BB76D0"/>
    <w:rsid w:val="00BC363C"/>
    <w:rsid w:val="00BC7D4C"/>
    <w:rsid w:val="00C1123E"/>
    <w:rsid w:val="00C54F02"/>
    <w:rsid w:val="00C56720"/>
    <w:rsid w:val="00C62C24"/>
    <w:rsid w:val="00C635B6"/>
    <w:rsid w:val="00C65C23"/>
    <w:rsid w:val="00C9256B"/>
    <w:rsid w:val="00CA20F9"/>
    <w:rsid w:val="00CC263D"/>
    <w:rsid w:val="00CD6AEA"/>
    <w:rsid w:val="00CE005B"/>
    <w:rsid w:val="00CF1A4A"/>
    <w:rsid w:val="00D01260"/>
    <w:rsid w:val="00D0361A"/>
    <w:rsid w:val="00D20FFE"/>
    <w:rsid w:val="00D30ADD"/>
    <w:rsid w:val="00D37F88"/>
    <w:rsid w:val="00D43A0D"/>
    <w:rsid w:val="00D46867"/>
    <w:rsid w:val="00D526F3"/>
    <w:rsid w:val="00DC733E"/>
    <w:rsid w:val="00DD28BE"/>
    <w:rsid w:val="00DF57BE"/>
    <w:rsid w:val="00E058A3"/>
    <w:rsid w:val="00E06500"/>
    <w:rsid w:val="00E57060"/>
    <w:rsid w:val="00E57875"/>
    <w:rsid w:val="00E87616"/>
    <w:rsid w:val="00E92047"/>
    <w:rsid w:val="00E966A2"/>
    <w:rsid w:val="00E96FC8"/>
    <w:rsid w:val="00EA5C16"/>
    <w:rsid w:val="00ED7314"/>
    <w:rsid w:val="00EF000D"/>
    <w:rsid w:val="00EF21B4"/>
    <w:rsid w:val="00F11B3E"/>
    <w:rsid w:val="00F34B41"/>
    <w:rsid w:val="00F545A3"/>
    <w:rsid w:val="00F8453C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A0AC286"/>
  <w15:docId w15:val="{5D2F5F4E-9DF2-4EA3-B4F4-72DFFCB32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05F3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A05F3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19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Wojciech Witkowski</dc:creator>
  <cp:lastModifiedBy>Arleta Matusik</cp:lastModifiedBy>
  <cp:revision>14</cp:revision>
  <cp:lastPrinted>2021-02-09T06:58:00Z</cp:lastPrinted>
  <dcterms:created xsi:type="dcterms:W3CDTF">2022-07-13T11:25:00Z</dcterms:created>
  <dcterms:modified xsi:type="dcterms:W3CDTF">2026-05-06T09:39:00Z</dcterms:modified>
</cp:coreProperties>
</file>